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A90" w:rsidRPr="0056341F" w:rsidRDefault="00703A90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703A90" w:rsidRPr="0056341F" w:rsidRDefault="00703A90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703A90" w:rsidRPr="0056341F" w:rsidRDefault="00703A90" w:rsidP="0056341F">
      <w:pPr>
        <w:jc w:val="center"/>
        <w:rPr>
          <w:rFonts w:ascii="Arial" w:hAnsi="Arial" w:cs="Arial"/>
          <w:b/>
        </w:rPr>
      </w:pPr>
    </w:p>
    <w:p w:rsidR="00703A90" w:rsidRDefault="00703A90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Instituto de Cidadania Padre Josimo Tavares</w:t>
      </w:r>
    </w:p>
    <w:p w:rsidR="00703A90" w:rsidRDefault="00703A90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05.667.600/0001-21</w:t>
      </w:r>
    </w:p>
    <w:p w:rsidR="00703A90" w:rsidRDefault="00703A90" w:rsidP="0056341F">
      <w:pPr>
        <w:spacing w:line="360" w:lineRule="auto"/>
        <w:rPr>
          <w:rFonts w:ascii="Arial" w:hAnsi="Arial" w:cs="Arial"/>
          <w:b/>
        </w:rPr>
      </w:pPr>
    </w:p>
    <w:p w:rsidR="00703A90" w:rsidRDefault="00703A90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703A90" w:rsidRPr="0056341F" w:rsidRDefault="00703A90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Cargo: </w:t>
      </w:r>
      <w:r>
        <w:rPr>
          <w:rFonts w:ascii="Arial" w:hAnsi="Arial" w:cs="Arial"/>
          <w:sz w:val="20"/>
          <w:szCs w:val="20"/>
        </w:rPr>
        <w:t>Presidenta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Nome: </w:t>
      </w:r>
      <w:r>
        <w:rPr>
          <w:rFonts w:ascii="Arial" w:hAnsi="Arial" w:cs="Arial"/>
          <w:sz w:val="20"/>
          <w:szCs w:val="20"/>
        </w:rPr>
        <w:t>Maria de Fatima Neves dos Santos Souza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RG: </w:t>
      </w:r>
      <w:r>
        <w:rPr>
          <w:rFonts w:ascii="Arial" w:hAnsi="Arial" w:cs="Arial"/>
          <w:sz w:val="20"/>
          <w:szCs w:val="20"/>
        </w:rPr>
        <w:t>141452717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CPF: </w:t>
      </w:r>
      <w:r>
        <w:rPr>
          <w:rFonts w:ascii="Arial" w:hAnsi="Arial" w:cs="Arial"/>
          <w:sz w:val="20"/>
          <w:szCs w:val="20"/>
        </w:rPr>
        <w:t>02291302833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Nacionalidade: </w:t>
      </w:r>
      <w:r>
        <w:rPr>
          <w:rFonts w:ascii="Arial" w:hAnsi="Arial" w:cs="Arial"/>
          <w:sz w:val="20"/>
          <w:szCs w:val="20"/>
        </w:rPr>
        <w:t>Brasileira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Naturalidade: </w:t>
      </w:r>
      <w:r>
        <w:rPr>
          <w:rFonts w:ascii="Arial" w:hAnsi="Arial" w:cs="Arial"/>
          <w:sz w:val="20"/>
          <w:szCs w:val="20"/>
        </w:rPr>
        <w:t>Milagres CE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Data de Nascimento: </w:t>
      </w:r>
      <w:r>
        <w:rPr>
          <w:rFonts w:ascii="Arial" w:hAnsi="Arial" w:cs="Arial"/>
          <w:sz w:val="20"/>
          <w:szCs w:val="20"/>
        </w:rPr>
        <w:t>21/08/1963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</w:t>
      </w:r>
      <w:r>
        <w:rPr>
          <w:rFonts w:ascii="Arial" w:hAnsi="Arial" w:cs="Arial"/>
          <w:sz w:val="20"/>
          <w:szCs w:val="20"/>
        </w:rPr>
        <w:t>ço completo: Rua Ubrique, 75 Jd Sta. Tereza 04916-010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E.mail: </w:t>
      </w:r>
      <w:r>
        <w:rPr>
          <w:rFonts w:ascii="Arial" w:hAnsi="Arial" w:cs="Arial"/>
          <w:sz w:val="20"/>
          <w:szCs w:val="20"/>
        </w:rPr>
        <w:t>fatimanevesmaria@gmail.com</w:t>
      </w:r>
    </w:p>
    <w:p w:rsidR="00703A90" w:rsidRDefault="00703A90" w:rsidP="0056341F">
      <w:pPr>
        <w:spacing w:line="360" w:lineRule="auto"/>
        <w:rPr>
          <w:rFonts w:ascii="Arial" w:hAnsi="Arial" w:cs="Arial"/>
          <w:b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Vice-Presidente</w:t>
      </w:r>
    </w:p>
    <w:p w:rsidR="00703A90" w:rsidRPr="00C309A9" w:rsidRDefault="00703A90" w:rsidP="00D444FB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</w:t>
      </w:r>
      <w:r w:rsidRPr="00C309A9">
        <w:rPr>
          <w:rFonts w:ascii="Arial" w:hAnsi="Arial" w:cs="Arial"/>
          <w:color w:val="FF0000"/>
          <w:sz w:val="20"/>
          <w:szCs w:val="20"/>
        </w:rPr>
        <w:t>: (Vacância)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</w:p>
    <w:p w:rsidR="00703A90" w:rsidRDefault="00703A90" w:rsidP="00D444FB">
      <w:pPr>
        <w:rPr>
          <w:rFonts w:ascii="Arial" w:hAnsi="Arial" w:cs="Arial"/>
          <w:b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Secretária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037683">
        <w:rPr>
          <w:rFonts w:ascii="Arial" w:hAnsi="Arial" w:cs="Arial"/>
          <w:sz w:val="20"/>
          <w:szCs w:val="20"/>
        </w:rPr>
        <w:t xml:space="preserve"> Maria </w:t>
      </w:r>
      <w:r>
        <w:rPr>
          <w:rFonts w:ascii="Arial" w:hAnsi="Arial" w:cs="Arial"/>
          <w:sz w:val="20"/>
          <w:szCs w:val="20"/>
        </w:rPr>
        <w:t xml:space="preserve">da </w:t>
      </w:r>
      <w:r w:rsidRPr="00037683">
        <w:rPr>
          <w:rFonts w:ascii="Arial" w:hAnsi="Arial" w:cs="Arial"/>
          <w:sz w:val="20"/>
          <w:szCs w:val="20"/>
        </w:rPr>
        <w:t>Silva Suzart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14.148.444-5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293.884.278.31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26/10/1963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ndereço completo: Rua Flores Silvestres, 25 – CEP: 05891-250.</w:t>
      </w:r>
    </w:p>
    <w:p w:rsidR="00703A90" w:rsidRPr="005E7AAD" w:rsidRDefault="00703A90" w:rsidP="00D444FB">
      <w:pPr>
        <w:spacing w:line="360" w:lineRule="auto"/>
        <w:rPr>
          <w:rFonts w:ascii="Arial" w:hAnsi="Arial" w:cs="Arial"/>
          <w:b/>
          <w:lang w:val="en-US"/>
        </w:rPr>
      </w:pPr>
      <w:r w:rsidRPr="005E7AAD">
        <w:rPr>
          <w:rFonts w:ascii="Arial" w:hAnsi="Arial" w:cs="Arial"/>
          <w:sz w:val="20"/>
          <w:szCs w:val="20"/>
          <w:lang w:val="en-US"/>
        </w:rPr>
        <w:t>E.mail: msilvasuzart@gmail.com</w:t>
      </w:r>
    </w:p>
    <w:p w:rsidR="00703A90" w:rsidRPr="005E7AAD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5E7AAD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5E7AAD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5E7AAD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212A40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212A40">
        <w:rPr>
          <w:rFonts w:ascii="Arial" w:hAnsi="Arial" w:cs="Arial"/>
          <w:sz w:val="20"/>
          <w:szCs w:val="20"/>
          <w:lang w:val="en-US"/>
        </w:rPr>
        <w:t xml:space="preserve">Cargo: Tesoureiro 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Antonio Pinto de Miranda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RG: </w:t>
      </w:r>
      <w:r>
        <w:rPr>
          <w:rFonts w:ascii="Arial" w:hAnsi="Arial" w:cs="Arial"/>
          <w:sz w:val="20"/>
          <w:szCs w:val="20"/>
        </w:rPr>
        <w:t>7.642.636-1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505.895.808.25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Rancharia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14/08/1948</w:t>
      </w:r>
    </w:p>
    <w:p w:rsidR="00703A90" w:rsidRPr="00D444FB" w:rsidRDefault="00703A90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</w:t>
      </w:r>
      <w:r>
        <w:rPr>
          <w:rFonts w:ascii="Arial" w:hAnsi="Arial" w:cs="Arial"/>
          <w:sz w:val="20"/>
          <w:szCs w:val="20"/>
        </w:rPr>
        <w:t>ço completo: Rua Agropoli, 12 CEP: 058889-480</w:t>
      </w:r>
    </w:p>
    <w:p w:rsidR="00703A90" w:rsidRPr="00B26FA7" w:rsidRDefault="00703A90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26FA7">
        <w:rPr>
          <w:rFonts w:ascii="Arial" w:hAnsi="Arial" w:cs="Arial"/>
          <w:sz w:val="20"/>
          <w:szCs w:val="20"/>
          <w:lang w:val="en-US"/>
        </w:rPr>
        <w:t>E.mail: antoniomiranda2@hotmail.com</w:t>
      </w:r>
    </w:p>
    <w:p w:rsidR="00703A90" w:rsidRPr="00B26FA7" w:rsidRDefault="00703A90" w:rsidP="0056341F">
      <w:pPr>
        <w:rPr>
          <w:rFonts w:ascii="Arial" w:hAnsi="Arial" w:cs="Arial"/>
          <w:b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Default="00703A90" w:rsidP="00D444FB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03A90" w:rsidRPr="0056341F" w:rsidRDefault="00703A90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703A90" w:rsidRPr="0056341F" w:rsidRDefault="00703A90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703A90" w:rsidRPr="0056341F" w:rsidRDefault="00703A90" w:rsidP="00D444FB">
      <w:pPr>
        <w:jc w:val="center"/>
        <w:rPr>
          <w:rFonts w:ascii="Arial" w:hAnsi="Arial" w:cs="Arial"/>
          <w:b/>
        </w:rPr>
      </w:pPr>
    </w:p>
    <w:p w:rsidR="00703A90" w:rsidRDefault="00703A90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Instituto de Cidadania Padre Josimo Tavares</w:t>
      </w:r>
    </w:p>
    <w:p w:rsidR="00703A90" w:rsidRDefault="00703A90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05.667.600/0001-21</w:t>
      </w:r>
    </w:p>
    <w:p w:rsidR="00703A90" w:rsidRDefault="00703A90" w:rsidP="00D444FB">
      <w:pPr>
        <w:spacing w:line="360" w:lineRule="auto"/>
        <w:rPr>
          <w:rFonts w:ascii="Arial" w:hAnsi="Arial" w:cs="Arial"/>
          <w:b/>
        </w:rPr>
      </w:pPr>
    </w:p>
    <w:p w:rsidR="00703A90" w:rsidRDefault="00703A90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703A90" w:rsidRPr="0056341F" w:rsidRDefault="00703A90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  <w:r>
        <w:rPr>
          <w:rFonts w:ascii="Arial" w:hAnsi="Arial" w:cs="Arial"/>
          <w:sz w:val="20"/>
          <w:szCs w:val="20"/>
        </w:rPr>
        <w:tab/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José Carlos de Souza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85862666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046.414.208-31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Monteiro PB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02/03/1962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Ubrique,75 Jd Sta Tereza 04916-010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carfatijan@gmail.com</w:t>
      </w:r>
    </w:p>
    <w:p w:rsidR="00703A90" w:rsidRDefault="00703A90" w:rsidP="00D444FB">
      <w:pPr>
        <w:spacing w:line="360" w:lineRule="auto"/>
        <w:rPr>
          <w:rFonts w:ascii="Arial" w:hAnsi="Arial" w:cs="Arial"/>
          <w:b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5E7AA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Manuela Santos Borges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28.843.786-X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226.444.008-21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09/09/1982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Diocleciano de Oliveira Filho, 84 - CEP: 05834-000.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manusborgis@gmail.com</w:t>
      </w:r>
    </w:p>
    <w:p w:rsidR="00703A90" w:rsidRDefault="00703A90" w:rsidP="00D444FB">
      <w:pPr>
        <w:rPr>
          <w:rFonts w:ascii="Arial" w:hAnsi="Arial" w:cs="Arial"/>
          <w:b/>
        </w:rPr>
      </w:pP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 Fiscal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Lucila Pizani Gonçalves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11.462.363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949.693.708-00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 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Santa Barbara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07/09/1960</w:t>
      </w:r>
    </w:p>
    <w:p w:rsidR="00703A90" w:rsidRPr="00D444FB" w:rsidRDefault="00703A90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ndereço completo: Estrada de Itapecerica, 2.880 – CEP: 05835-004.</w:t>
      </w:r>
    </w:p>
    <w:p w:rsidR="00703A90" w:rsidRPr="0085004D" w:rsidRDefault="00703A90" w:rsidP="00D444FB">
      <w:pPr>
        <w:spacing w:line="360" w:lineRule="auto"/>
        <w:rPr>
          <w:rFonts w:ascii="Arial" w:hAnsi="Arial" w:cs="Arial"/>
          <w:b/>
          <w:lang w:val="en-US"/>
        </w:rPr>
      </w:pPr>
      <w:r w:rsidRPr="0085004D">
        <w:rPr>
          <w:rFonts w:ascii="Arial" w:hAnsi="Arial" w:cs="Arial"/>
          <w:sz w:val="20"/>
          <w:szCs w:val="20"/>
          <w:lang w:val="en-US"/>
        </w:rPr>
        <w:t>E.mail: lucilapg@terra.com.br</w:t>
      </w:r>
    </w:p>
    <w:p w:rsidR="00703A90" w:rsidRPr="0085004D" w:rsidRDefault="00703A90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85004D" w:rsidRDefault="00703A90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85004D" w:rsidRDefault="00703A90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703A90" w:rsidRPr="00CC2241" w:rsidRDefault="00703A90" w:rsidP="00CC2241">
      <w:pPr>
        <w:rPr>
          <w:rFonts w:ascii="Arial" w:hAnsi="Arial" w:cs="Arial"/>
          <w:b/>
          <w:sz w:val="28"/>
          <w:szCs w:val="28"/>
          <w:lang w:val="en-US"/>
        </w:rPr>
      </w:pPr>
    </w:p>
    <w:sectPr w:rsidR="00703A90" w:rsidRPr="00CC2241" w:rsidSect="0056341F">
      <w:pgSz w:w="11906" w:h="16838"/>
      <w:pgMar w:top="899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11E59"/>
    <w:rsid w:val="00037683"/>
    <w:rsid w:val="00047D52"/>
    <w:rsid w:val="00060EB8"/>
    <w:rsid w:val="001327C0"/>
    <w:rsid w:val="001D36CD"/>
    <w:rsid w:val="00212A40"/>
    <w:rsid w:val="00326B64"/>
    <w:rsid w:val="00370D30"/>
    <w:rsid w:val="003F664D"/>
    <w:rsid w:val="003F6FC2"/>
    <w:rsid w:val="00473FD0"/>
    <w:rsid w:val="004E1961"/>
    <w:rsid w:val="00534240"/>
    <w:rsid w:val="0056341F"/>
    <w:rsid w:val="005B50DD"/>
    <w:rsid w:val="005C2D31"/>
    <w:rsid w:val="005D069D"/>
    <w:rsid w:val="005E7AAD"/>
    <w:rsid w:val="005F0403"/>
    <w:rsid w:val="00613EE3"/>
    <w:rsid w:val="00625308"/>
    <w:rsid w:val="006A292E"/>
    <w:rsid w:val="006C3F88"/>
    <w:rsid w:val="00703A90"/>
    <w:rsid w:val="0074689D"/>
    <w:rsid w:val="00756AB1"/>
    <w:rsid w:val="00831EF9"/>
    <w:rsid w:val="0085004D"/>
    <w:rsid w:val="00926061"/>
    <w:rsid w:val="009C3599"/>
    <w:rsid w:val="00AB531B"/>
    <w:rsid w:val="00B047AB"/>
    <w:rsid w:val="00B25168"/>
    <w:rsid w:val="00B26FA7"/>
    <w:rsid w:val="00B7243D"/>
    <w:rsid w:val="00BA7EA1"/>
    <w:rsid w:val="00C22140"/>
    <w:rsid w:val="00C309A9"/>
    <w:rsid w:val="00C321BE"/>
    <w:rsid w:val="00C53E94"/>
    <w:rsid w:val="00CB2D06"/>
    <w:rsid w:val="00CC2241"/>
    <w:rsid w:val="00D444FB"/>
    <w:rsid w:val="00DA1294"/>
    <w:rsid w:val="00DD129B"/>
    <w:rsid w:val="00DE3A09"/>
    <w:rsid w:val="00F8066A"/>
    <w:rsid w:val="00FD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31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350</Words>
  <Characters>1890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2015-01-16T16:31:00Z</dcterms:created>
  <dcterms:modified xsi:type="dcterms:W3CDTF">2015-01-16T16:32:00Z</dcterms:modified>
</cp:coreProperties>
</file>